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3D97E518" w:rsidR="00DC06DE" w:rsidRPr="00B95B86" w:rsidRDefault="00294F52"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294F52">
              <w:rPr>
                <w:rFonts w:ascii="Calibri Light" w:hAnsi="Calibri Light" w:cs="Calibri Light"/>
                <w:b/>
                <w:sz w:val="24"/>
                <w:szCs w:val="24"/>
                <w:lang w:val="lt-LT"/>
              </w:rPr>
              <w:t>Dokumentų valdymo bendrosios informacinės sistemos mobiliojo elektroninio parašo paslaugos (PPR-1130)</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4FB8F" w14:textId="77777777" w:rsidR="00CA2A77" w:rsidRDefault="00CA2A77">
      <w:pPr>
        <w:spacing w:after="0" w:line="240" w:lineRule="auto"/>
      </w:pPr>
      <w:r>
        <w:separator/>
      </w:r>
    </w:p>
  </w:endnote>
  <w:endnote w:type="continuationSeparator" w:id="0">
    <w:p w14:paraId="4A435EB3" w14:textId="77777777" w:rsidR="00CA2A77" w:rsidRDefault="00CA2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A33F6" w14:textId="77777777" w:rsidR="00CA2A77" w:rsidRDefault="00CA2A77">
      <w:pPr>
        <w:spacing w:after="0" w:line="240" w:lineRule="auto"/>
      </w:pPr>
      <w:r>
        <w:separator/>
      </w:r>
    </w:p>
  </w:footnote>
  <w:footnote w:type="continuationSeparator" w:id="0">
    <w:p w14:paraId="37425C96" w14:textId="77777777" w:rsidR="00CA2A77" w:rsidRDefault="00CA2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7541B"/>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94F52"/>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4F7768"/>
    <w:rsid w:val="0050743B"/>
    <w:rsid w:val="00507A49"/>
    <w:rsid w:val="0051322B"/>
    <w:rsid w:val="00513ACB"/>
    <w:rsid w:val="00513D4A"/>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24</TotalTime>
  <Pages>1</Pages>
  <Words>1078</Words>
  <Characters>615</Characters>
  <Application>Microsoft Office Word</Application>
  <DocSecurity>0</DocSecurity>
  <Lines>5</Lines>
  <Paragraphs>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8</cp:revision>
  <cp:lastPrinted>2018-03-07T08:06:00Z</cp:lastPrinted>
  <dcterms:created xsi:type="dcterms:W3CDTF">2024-09-11T13:39:00Z</dcterms:created>
  <dcterms:modified xsi:type="dcterms:W3CDTF">2025-01-06T09:43:00Z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